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C08E" w14:textId="77777777" w:rsidR="00086F05" w:rsidRDefault="00086F05" w:rsidP="00086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CLOPTON</w:t>
      </w:r>
      <w:r>
        <w:rPr>
          <w:rFonts w:ascii="Times New Roman" w:hAnsi="Times New Roman" w:cs="Times New Roman"/>
        </w:rPr>
        <w:t xml:space="preserve">       (fl.1483)</w:t>
      </w:r>
    </w:p>
    <w:p w14:paraId="21E9D789" w14:textId="77777777" w:rsidR="00086F05" w:rsidRDefault="00086F05" w:rsidP="00086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22FE7558" w14:textId="77777777" w:rsidR="00086F05" w:rsidRDefault="00086F05" w:rsidP="00086F05">
      <w:pPr>
        <w:rPr>
          <w:rFonts w:ascii="Times New Roman" w:hAnsi="Times New Roman" w:cs="Times New Roman"/>
        </w:rPr>
      </w:pPr>
    </w:p>
    <w:p w14:paraId="16E86AE4" w14:textId="77777777" w:rsidR="00086F05" w:rsidRDefault="00086F05" w:rsidP="00086F05">
      <w:pPr>
        <w:rPr>
          <w:rFonts w:ascii="Times New Roman" w:hAnsi="Times New Roman" w:cs="Times New Roman"/>
        </w:rPr>
      </w:pPr>
    </w:p>
    <w:p w14:paraId="6D596FF6" w14:textId="77777777" w:rsidR="00086F05" w:rsidRDefault="00086F05" w:rsidP="00086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Norman Adam of Colchester, Essex(q.v.),</w:t>
      </w:r>
    </w:p>
    <w:p w14:paraId="1B2926FB" w14:textId="77777777" w:rsidR="00086F05" w:rsidRDefault="00086F05" w:rsidP="00086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Richard Bateyll of Maldon(q.v.) and John Stacy of Maldon(q.v.).</w:t>
      </w:r>
    </w:p>
    <w:p w14:paraId="14C93358" w14:textId="27E34028" w:rsidR="00086F05" w:rsidRDefault="00086F05" w:rsidP="00086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4494AD8" w14:textId="77777777" w:rsidR="003970EA" w:rsidRDefault="003970EA" w:rsidP="003970EA">
      <w:pPr>
        <w:pStyle w:val="NoSpacing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As the executor of Margaret Leynham(q.v.) he made a plaint of debt against</w:t>
      </w:r>
    </w:p>
    <w:p w14:paraId="5AC8EE66" w14:textId="77777777" w:rsidR="003970EA" w:rsidRDefault="003970EA" w:rsidP="003970EA">
      <w:pPr>
        <w:pStyle w:val="NoSpacing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William Spycer(q.v.), Thomas Shepherd(q.v.), Richard Smyth(q.v.),</w:t>
      </w:r>
    </w:p>
    <w:p w14:paraId="696EA627" w14:textId="77777777" w:rsidR="003970EA" w:rsidRDefault="003970EA" w:rsidP="003970EA">
      <w:pPr>
        <w:pStyle w:val="NoSpacing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William Merssh(q.v.) and Unknown Shepherd(q.v.), all of Finchley,</w:t>
      </w:r>
    </w:p>
    <w:p w14:paraId="54E923F9" w14:textId="77777777" w:rsidR="003970EA" w:rsidRDefault="003970EA" w:rsidP="003970EA">
      <w:pPr>
        <w:pStyle w:val="NoSpacing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Middlesex.</w:t>
      </w:r>
    </w:p>
    <w:p w14:paraId="542115AC" w14:textId="3A075F1C" w:rsidR="003970EA" w:rsidRDefault="003970EA" w:rsidP="003970EA">
      <w:pPr>
        <w:rPr>
          <w:rFonts w:ascii="Times New Roman" w:hAnsi="Times New Roman" w:cs="Times New Roman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Fonts w:ascii="Times New Roman" w:eastAsia="Calibri" w:hAnsi="Times New Roman" w:cs="Times New Roman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)</w:t>
      </w:r>
    </w:p>
    <w:p w14:paraId="05C36760" w14:textId="77777777" w:rsidR="00086F05" w:rsidRDefault="00086F05" w:rsidP="00086F05">
      <w:pPr>
        <w:rPr>
          <w:rFonts w:ascii="Times New Roman" w:hAnsi="Times New Roman" w:cs="Times New Roman"/>
        </w:rPr>
      </w:pPr>
    </w:p>
    <w:p w14:paraId="34618E64" w14:textId="77777777" w:rsidR="00086F05" w:rsidRDefault="00086F05" w:rsidP="00086F05">
      <w:pPr>
        <w:rPr>
          <w:rFonts w:ascii="Times New Roman" w:hAnsi="Times New Roman" w:cs="Times New Roman"/>
        </w:rPr>
      </w:pPr>
    </w:p>
    <w:p w14:paraId="1DA054DE" w14:textId="47D88233" w:rsidR="00086F05" w:rsidRDefault="00086F05" w:rsidP="00086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2019</w:t>
      </w:r>
    </w:p>
    <w:p w14:paraId="5807ADE0" w14:textId="5DE0F404" w:rsidR="003970EA" w:rsidRDefault="003970EA" w:rsidP="00086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January 2022</w:t>
      </w:r>
    </w:p>
    <w:p w14:paraId="6D13E012" w14:textId="77777777" w:rsidR="006B2F86" w:rsidRPr="00E71FC3" w:rsidRDefault="003970E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FFBD0" w14:textId="77777777" w:rsidR="00086F05" w:rsidRDefault="00086F05" w:rsidP="00E71FC3">
      <w:r>
        <w:separator/>
      </w:r>
    </w:p>
  </w:endnote>
  <w:endnote w:type="continuationSeparator" w:id="0">
    <w:p w14:paraId="0B58E4D6" w14:textId="77777777" w:rsidR="00086F05" w:rsidRDefault="00086F0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85A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805B5" w14:textId="77777777" w:rsidR="00086F05" w:rsidRDefault="00086F05" w:rsidP="00E71FC3">
      <w:r>
        <w:separator/>
      </w:r>
    </w:p>
  </w:footnote>
  <w:footnote w:type="continuationSeparator" w:id="0">
    <w:p w14:paraId="126A70F4" w14:textId="77777777" w:rsidR="00086F05" w:rsidRDefault="00086F0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F05"/>
    <w:rsid w:val="00086F05"/>
    <w:rsid w:val="001A7C09"/>
    <w:rsid w:val="003970E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43D1C"/>
  <w15:chartTrackingRefBased/>
  <w15:docId w15:val="{68D93EE7-B242-4EEC-80BE-B981F347D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F0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970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2019-07-24T20:31:00Z</dcterms:created>
  <dcterms:modified xsi:type="dcterms:W3CDTF">2022-01-01T11:19:00Z</dcterms:modified>
</cp:coreProperties>
</file>